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2ced72" w14:textId="c2ced72">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3416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F393E" w:rsidR="00AF393E">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F3416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393E" w:rsidR="00AF393E">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3416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F393E" w:rsidR="00AF393E">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393E" w:rsidR="00AF393E">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F393E" w:rsidR="00AF393E">
            <w:rPr>
              <w:rStyle w:val="eSPISCCParagraphDefaultFont"/>
              <w:rFonts w:eastAsiaTheme="minorHAnsi"/>
            </w:rPr>
            <w:t>Pp-3636/2024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F393E" w:rsidR="00AF393E">
            <w:rPr>
              <w:rStyle w:val="eSPISCCParagraphDefaultFont"/>
              <w:rFonts w:eastAsiaTheme="minorHAnsi"/>
            </w:rPr>
            <w:t>Franjo Kopčić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F393E" w:rsidR="00AF393E">
            <w:rPr>
              <w:rStyle w:val="eSPISCCParagraphDefaultFont"/>
              <w:rFonts w:eastAsiaTheme="minorHAnsi"/>
            </w:rPr>
            <w:t>članka 10. stavka 1. točke 3., članka 13. stavka 1., članka 10. stavka 1. točke 3., 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F3416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09)">
            <w:listItem w:displayText="Zakon o zaštiti od nasilja u obitelji (2009)" w:value="Zakon o zaštiti od nasilja u obitelji (2009)"/>
            <w:listItem w:displayText="Zakon o prekršajima protiv javnog reda i mira" w:value="Zakon o prekršajima protiv javnog reda i mira"/>
          </w:comboBox>
        </w:sdtPr>
        <w:sdtEndPr>
          <w:rPr>
            <w:rStyle w:val="eSPISCCParagraphDefaultFont"/>
            <w:rFonts w:eastAsia="Calibri"/>
          </w:rPr>
        </w:sdtEndPr>
        <w:sdtContent>
          <w:r w:rsidRPr="00AF393E" w:rsidR="00AF393E">
            <w:rPr>
              <w:rStyle w:val="eSPISCCParagraphDefaultFont"/>
              <w:rFonts w:eastAsiaTheme="minorHAnsi"/>
            </w:rPr>
            <w:t>Zakon o zaštiti od nasilja u obitelji (2009)</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F393E" w:rsidR="00AF393E">
            <w:rPr>
              <w:rStyle w:val="eSPISCCParagraphDefaultFont"/>
              <w:rFonts w:eastAsiaTheme="minorHAnsi"/>
            </w:rPr>
            <w:t>Franjo Kopčić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F393E" w:rsidR="00AF393E">
            <w:rPr>
              <w:rStyle w:val="eSPISCCParagraphDefaultFont"/>
              <w:rFonts w:eastAsiaTheme="minorHAnsi"/>
            </w:rPr>
            <w:t>20.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F393E" w:rsidR="00AF393E">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393E" w:rsidR="00AF393E">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393E" w:rsidR="00AF393E">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F393E" w:rsidR="00AF393E">
            <w:rPr>
              <w:rStyle w:val="eSPISCCParagraphDefaultFont"/>
              <w:rFonts w:eastAsiaTheme="minorHAnsi"/>
            </w:rPr>
            <w:t>2/III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F393E" w:rsidR="00AF393E">
            <w:rPr>
              <w:rStyle w:val="eSPISCCParagraphDefaultFont"/>
              <w:rFonts w:eastAsiaTheme="minorHAnsi"/>
            </w:rPr>
            <w:t>članka 10. stavka 1. točke 3., članka 13. stavka 1., članka 10. stavka 1. točke 3., 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09)">
            <w:listItem w:displayText="Zakon o zaštiti od nasilja u obitelji (2009)" w:value="Zakon o zaštiti od nasilja u obitelji (2009)"/>
            <w:listItem w:displayText="Zakon o prekršajima protiv javnog reda i mira" w:value="Zakon o prekršajima protiv javnog reda i mira"/>
          </w:comboBox>
        </w:sdtPr>
        <w:sdtEndPr>
          <w:rPr>
            <w:rStyle w:val="eSPISCCParagraphDefaultFont"/>
          </w:rPr>
        </w:sdtEndPr>
        <w:sdtContent>
          <w:r w:rsidRPr="00AF393E" w:rsidR="00AF393E">
            <w:rPr>
              <w:rStyle w:val="eSPISCCParagraphDefaultFont"/>
              <w:rFonts w:eastAsiaTheme="minorHAnsi"/>
            </w:rPr>
            <w:t>Zakon o zaštiti od nasilja u obitelji (2009)</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F393E" w:rsidR="00AF393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F393E" w:rsidR="00AF393E">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F393E" w:rsidR="00AF393E">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F3416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F393E" w:rsidR="00AF393E">
            <w:rPr>
              <w:rStyle w:val="eSPISCCParagraphDefaultFont"/>
              <w:rFonts w:eastAsiaTheme="minorHAnsi"/>
            </w:rPr>
            <w:t>Lejla Rašidkadić</w:t>
          </w:r>
          <w:r w:rsidR="00AF393E">
            <w:rPr>
              <w:rStyle w:val="eSPISCCParagraphDefaultFont"/>
              <w:rFonts w:eastAsiaTheme="minorHAnsi"/>
            </w:rPr>
            <w:t xml:space="preserve">, v.r. </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167" w:rsidP="00537B78" w:rsidRDefault="00F34167">
      <w:r>
        <w:separator/>
      </w:r>
    </w:p>
  </w:endnote>
  <w:endnote w:type="continuationSeparator" w:id="0">
    <w:p w:rsidR="00F34167" w:rsidP="00537B78" w:rsidRDefault="00F341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F393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167" w:rsidP="00537B78" w:rsidRDefault="00F34167">
      <w:r>
        <w:separator/>
      </w:r>
    </w:p>
  </w:footnote>
  <w:footnote w:type="continuationSeparator" w:id="0">
    <w:p w:rsidR="00F34167" w:rsidP="00537B78" w:rsidRDefault="00F341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F393E" w:rsidR="00AF393E">
          <w:rPr>
            <w:rStyle w:val="eSPISCCParagraphDefaultFont"/>
          </w:rPr>
          <w:t>127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F393E" w:rsidR="00AF393E">
          <w:rPr>
            <w:rStyle w:val="eSPISCCParagraphDefaultFont"/>
          </w:rPr>
          <w:t>Pp-3636/2024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93E"/>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4167"/>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4BA"/>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4049091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E2C6F"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6E04C1"/>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 w:val="00FE2C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Beč</izvorni_sadrzaj>
    <derivirana_varijabla naziv="DomainObject.UcesnikSudskeRadnje.Adresa.Naselje_1">Beč</derivirana_varijabla>
  </DomainObject.UcesnikSudskeRadnje.Adresa.Naselje>
  <DomainObject.UcesnikSudskeRadnje.Adresa.PostBroj>
    <izvorni_sadrzaj>1120</izvorni_sadrzaj>
    <derivirana_varijabla naziv="DomainObject.UcesnikSudskeRadnje.Adresa.PostBroj_1">1120</derivirana_varijabla>
  </DomainObject.UcesnikSudskeRadnje.Adresa.PostBroj>
  <DomainObject.UcesnikSudskeRadnje.Adresa.UlicaIKBR>
    <izvorni_sadrzaj>Rollingergasse 26/13-15</izvorni_sadrzaj>
    <derivirana_varijabla naziv="DomainObject.UcesnikSudskeRadnje.Adresa.UlicaIKBR_1">Rollingergasse 26/13-15</derivirana_varijabla>
  </DomainObject.UcesnikSudskeRadnje.Adresa.UlicaIKBR>
  <DomainObject.UcesnikSudskeRadnje.Naziv>
    <izvorni_sadrzaj>Franjo Kopčić</izvorni_sadrzaj>
    <derivirana_varijabla naziv="DomainObject.UcesnikSudskeRadnje.Naziv_1">Franjo Kopčić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srpnja 2026.</izvorni_sadrzaj>
    <derivirana_varijabla naziv="DomainObject.UcesnikSudskeRadnje.SudskaRadnja.PlaniraniZavrsetakDatum_1">20. srpnja 2026.</derivirana_varijabla>
  </DomainObject.UcesnikSudskeRadnje.SudskaRadnja.PlaniraniZavrsetakDatum>
  <DomainObject.UcesnikSudskeRadnje.SudskaRadnja.PlaniraniPocetakDatum>
    <izvorni_sadrzaj>20. srpnja 2026.</izvorni_sadrzaj>
    <derivirana_varijabla naziv="DomainObject.UcesnikSudskeRadnje.SudskaRadnja.PlaniraniPocetakDatum_1">20.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3636</izvorni_sadrzaj>
    <derivirana_varijabla naziv="DomainObject.Predmet.Broj_1">3636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rujna 2024.</izvorni_sadrzaj>
    <derivirana_varijabla naziv="DomainObject.Predmet.DatumIzradeOptuznogAkta_1">12. rujna 2024.</derivirana_varijabla>
  </DomainObject.Predmet.DatumIzradeOptuznogAkta>
  <DomainObject.Predmet.DatumIzradeOptuznogAktaFormated>
    <izvorni_sadrzaj>12.9.2024.</izvorni_sadrzaj>
    <derivirana_varijabla naziv="DomainObject.Predmet.DatumIzradeOptuznogAktaFormated_1">12.9.2024.</derivirana_varijabla>
  </DomainObject.Predmet.DatumIzradeOptuznogAktaFormated>
  <DomainObject.Predmet.DatumOsnivanja>
    <izvorni_sadrzaj>13. rujna 2024.</izvorni_sadrzaj>
    <derivirana_varijabla naziv="DomainObject.Predmet.DatumOsnivanja_1">13.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rujna 2024.</izvorni_sadrzaj>
    <derivirana_varijabla naziv="DomainObject.Predmet.DatumPrimitkaOptuznogAkta_1">13. rujna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ožujka 2007.</izvorni_sadrzaj>
    <derivirana_varijabla naziv="DomainObject.Predmet.OkrivljenikFizickaOsoba.DatumRodjenja_1">10. ožujka 2007.</derivirana_varijabla>
  </DomainObject.Predmet.OkrivljenikFizickaOsoba.DatumRodjenja>
  <DomainObject.Predmet.OkrivljenikFizickaOsoba.DatumRodjenjaFormated>
    <izvorni_sadrzaj>10.3.2007.</izvorni_sadrzaj>
    <derivirana_varijabla naziv="DomainObject.Predmet.OkrivljenikFizickaOsoba.DatumRodjenjaFormated_1">10.3.2007.</derivirana_varijabla>
  </DomainObject.Predmet.OkrivljenikFizickaOsoba.DatumRodjenjaFormated>
  <DomainObject.Predmet.OkrivljenikFizickaOsoba.Ime>
    <izvorni_sadrzaj>Sindi</izvorni_sadrzaj>
    <derivirana_varijabla naziv="DomainObject.Predmet.OkrivljenikFizickaOsoba.Ime_1">Sindi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BEČ</izvorni_sadrzaj>
    <derivirana_varijabla naziv="DomainObject.Predmet.OkrivljenikFizickaOsoba.MjestoRodjenja_1">BEČ</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Sindi Kopčić</izvorni_sadrzaj>
    <derivirana_varijabla naziv="DomainObject.Predmet.OkrivljenikFizickaOsoba.Naziv_1">Sindi Kopčić</derivirana_varijabla>
  </DomainObject.Predmet.OkrivljenikFizickaOsoba.Naziv>
  <DomainObject.Predmet.OkrivljenikFizickaOsoba.Prezime>
    <izvorni_sadrzaj>Kopčić</izvorni_sadrzaj>
    <derivirana_varijabla naziv="DomainObject.Predmet.OkrivljenikFizickaOsoba.Prezime_1">Kopčić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13919162369</izvorni_sadrzaj>
    <derivirana_varijabla naziv="DomainObject.Predmet.OkrivljenikFizickaOsoba.Oib_1">13919162369</derivirana_varijabla>
  </DomainObject.Predmet.OkrivljenikFizickaOsoba.Oib>
  <DomainObject.Predmet.Opis>
    <izvorni_sadrzaj>19.09.2024.podneak I.PP Rijeka + DVD dostavljeno u ref.
21.05.2026. roč. u ref. - uručeni pozivi</izvorni_sadrzaj>
    <derivirana_varijabla naziv="DomainObject.Predmet.Opis_1">19.09.2024.podneak I.PP Rijeka + DVD dostavljeno u ref.
21.05.2026. roč. u ref. - uručeni pozivi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Pp-3636/2024</izvorni_sadrzaj>
    <derivirana_varijabla naziv="DomainObject.Predmet.OznakaBroj_1">Pp-3636/2024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Franjo Kopčić zastupanog po punomoćniku Albina Hafizović; Sindi Kopčić; Albina Hafizović zastupane po punomoćniku Franjo Kopčić; Sindi Kopčić zastupane po punomoćniku Franjo Kopčić</izvorni_sadrzaj>
    <derivirana_varijabla naziv="DomainObject.Predmet.ProtustrankaFormated_1">  Franjo Kopčić zastupanog po punomoćniku Albina Hafizović; Sindi Kopčić; Albina Hafizović zastupane po punomoćniku Franjo Kopčić; Sindi Kopčić zastupane po punomoćniku Franjo Kopčić</derivirana_varijabla>
  </DomainObject.Predmet.ProtustrankaFormated>
  <DomainObject.Predmet.ProtustrankaFormatedOIB>
    <izvorni_sadrzaj>  Franjo Kopčić, OIB 88233509031 zastupanog po punomoćniku Albina Hafizović; Sindi Kopčić; Albina Hafizović, OIB 46717445179 zastupane po punomoćniku Franjo Kopčić; Sindi Kopčić, OIB 13919162369 zastupane po punomoćniku Franjo Kopčić</izvorni_sadrzaj>
    <derivirana_varijabla naziv="DomainObject.Predmet.ProtustrankaFormatedOIB_1">  Franjo Kopčić, OIB 88233509031 zastupanog po punomoćniku Albina Hafizović; Sindi Kopčić; Albina Hafizović, OIB 46717445179 zastupane po punomoćniku Franjo Kopčić; Sindi Kopčić, OIB 13919162369 zastupane po punomoćniku Franjo Kopčić</derivirana_varijabla>
  </DomainObject.Predmet.ProtustrankaFormatedOIB>
  <DomainObject.Predmet.ProtustrankaFormatedWithAdress>
    <izvorni_sadrzaj> Franjo Kopčić, Rollingergasse 26/13-15, 1120 Beč zastupanog po punomoćniku Albina Hafizović; Sindi Kopčić; Albina Hafizović, Vozišće 55, 51216 Viškovo zastupane po punomoćniku Franjo Kopčić; Sindi Kopčić, Vozišće 55, 51216 Viškovo zastupane po punomoćniku Franjo Kopčić</izvorni_sadrzaj>
    <derivirana_varijabla naziv="DomainObject.Predmet.ProtustrankaFormatedWithAdress_1"> Franjo Kopčić, Rollingergasse 26/13-15, 1120 Beč zastupanog po punomoćniku Albina Hafizović; Sindi Kopčić; Albina Hafizović, Vozišće 55, 51216 Viškovo zastupane po punomoćniku Franjo Kopčić; Sindi Kopčić, Vozišće 55, 51216 Viškovo zastupane po punomoćniku Franjo Kopčić</derivirana_varijabla>
  </DomainObject.Predmet.ProtustrankaFormatedWithAdress>
  <DomainObject.Predmet.ProtustrankaFormatedWithAdressOIB>
    <izvorni_sadrzaj> Franjo Kopčić, OIB 88233509031, Rollingergasse 26/13-15, 1120 Beč zastupanog po punomoćniku Albina Hafizović; Sindi Kopčić; Albina Hafizović, OIB 46717445179, Vozišće 55, 51216 Viškovo zastupane po punomoćniku Franjo Kopčić; Sindi Kopčić, OIB 13919162369, Vozišće 55, 51216 Viškovo zastupane po punomoćniku Franjo Kopčić</izvorni_sadrzaj>
    <derivirana_varijabla naziv="DomainObject.Predmet.ProtustrankaFormatedWithAdressOIB_1"> Franjo Kopčić, OIB 88233509031, Rollingergasse 26/13-15, 1120 Beč zastupanog po punomoćniku Albina Hafizović; Sindi Kopčić; Albina Hafizović, OIB 46717445179, Vozišće 55, 51216 Viškovo zastupane po punomoćniku Franjo Kopčić; Sindi Kopčić, OIB 13919162369, Vozišće 55, 51216 Viškovo zastupane po punomoćniku Franjo Kopčić</derivirana_varijabla>
  </DomainObject.Predmet.ProtustrankaFormatedWithAdressOIB>
  <DomainObject.Predmet.ProtustrankaWithAdress>
    <izvorni_sadrzaj>Franjo Kopčić Rollingergasse 26/13-15, 1120 Beč, Albina Hafizović Vozišće 55, 51216 Viškovo, Sindi Kopčić Vozišće 55, 51216 Viškovo</izvorni_sadrzaj>
    <derivirana_varijabla naziv="DomainObject.Predmet.ProtustrankaWithAdress_1">Franjo Kopčić Rollingergasse 26/13-15, 1120 Beč, Albina Hafizović Vozišće 55, 51216 Viškovo, Sindi Kopčić Vozišće 55, 51216 Viškovo</derivirana_varijabla>
  </DomainObject.Predmet.ProtustrankaWithAdress>
  <DomainObject.Predmet.ProtustrankaWithAdressOIB>
    <izvorni_sadrzaj>Franjo Kopčić, OIB 88233509031, Rollingergasse 26/13-15, 1120 Beč, Albina Hafizović, OIB 46717445179, Vozišće 55, 51216 Viškovo, Sindi Kopčić, OIB 13919162369, Vozišće 55, 51216 Viškovo</izvorni_sadrzaj>
    <derivirana_varijabla naziv="DomainObject.Predmet.ProtustrankaWithAdressOIB_1">Franjo Kopčić, OIB 88233509031, Rollingergasse 26/13-15, 1120 Beč, Albina Hafizović, OIB 46717445179, Vozišće 55, 51216 Viškovo, Sindi Kopčić, OIB 13919162369, Vozišće 55, 51216 Viškovo</derivirana_varijabla>
  </DomainObject.Predmet.ProtustrankaWithAdressOIB>
  <DomainObject.Predmet.ProtustrankaNazivFormated>
    <izvorni_sadrzaj>Franjo Kopčić,Albina Hafizović,Sindi Kopčić</izvorni_sadrzaj>
    <derivirana_varijabla naziv="DomainObject.Predmet.ProtustrankaNazivFormated_1">Franjo Kopčić,Albina Hafizović,Sindi Kopčić</derivirana_varijabla>
    <derivirana_varijabla naziv="Padez">Franjo Kopčić,Albina Hafizović,Sindi Kopčić</derivirana_varijabla>
  </DomainObject.Predmet.ProtustrankaNazivFormated>
  <DomainObject.Predmet.ProtustrankaNazivFormatedOIB>
    <izvorni_sadrzaj>Franjo Kopčić, OIB 88233509031,Albina Hafizović, OIB 46717445179,Sindi Kopčić, OIB 13919162369</izvorni_sadrzaj>
    <derivirana_varijabla naziv="DomainObject.Predmet.ProtustrankaNazivFormatedOIB_1">Franjo Kopčić, OIB 88233509031,Albina Hafizović, OIB 46717445179,Sindi Kopčić, OIB 13919162369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erivirana_varijabla naziv="Padez">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Franjo Kopčić zastupanog po punomoćniku Albina Hafizović; Sindi Kopčić</item>
      <item>Albina Hafizović zastupane po punomoćniku Franjo Kopčić</item>
      <item>Sindi Kopčić zastupane po punomoćniku Franjo Kopčić</item>
    </izvorni_sadrzaj>
    <derivirana_varijabla naziv="DomainObject.Predmet.ProtuStrankaListFormated_1">
      <item>Franjo Kopčić zastupanog po punomoćniku Albina Hafizović; Sindi Kopčić</item>
      <item>Albina Hafizović zastupane po punomoćniku Franjo Kopčić</item>
      <item>Sindi Kopčić zastupane po punomoćniku Franjo Kopčić</item>
    </derivirana_varijabla>
  </DomainObject.Predmet.ProtuStrankaListFormated>
  <DomainObject.Predmet.ProtuStrankaListFormatedOIB>
    <izvorni_sadrzaj>
      <item>Franjo Kopčić, OIB 88233509031 zastupanog po punomoćniku Albina Hafizović; Sindi Kopčić</item>
      <item>Albina Hafizović, OIB 46717445179 zastupane po punomoćniku Franjo Kopčić</item>
      <item>Sindi Kopčić, OIB 13919162369 zastupane po punomoćniku Franjo Kopčić</item>
    </izvorni_sadrzaj>
    <derivirana_varijabla naziv="DomainObject.Predmet.ProtuStrankaListFormatedOIB_1">
      <item>Franjo Kopčić, OIB 88233509031 zastupanog po punomoćniku Albina Hafizović; Sindi Kopčić</item>
      <item>Albina Hafizović, OIB 46717445179 zastupane po punomoćniku Franjo Kopčić</item>
      <item>Sindi Kopčić, OIB 13919162369 zastupane po punomoćniku Franjo Kopčić</item>
    </derivirana_varijabla>
  </DomainObject.Predmet.ProtuStrankaListFormatedOIB>
  <DomainObject.Predmet.ProtuStrankaListFormatedWithAdress>
    <izvorni_sadrzaj>
      <item>Franjo Kopčić, Rollingergasse 26/13-15, 1120 Beč zastupanog po punomoćniku Albina Hafizović; Sindi Kopčić</item>
      <item>Albina Hafizović, Vozišće 55, 51216 Viškovo zastupane po punomoćniku Franjo Kopčić</item>
      <item>Sindi Kopčić, Vozišće 55, 51216 Viškovo zastupane po punomoćniku Franjo Kopčić</item>
    </izvorni_sadrzaj>
    <derivirana_varijabla naziv="DomainObject.Predmet.ProtuStrankaListFormatedWithAdress_1">
      <item>Franjo Kopčić, Rollingergasse 26/13-15, 1120 Beč zastupanog po punomoćniku Albina Hafizović; Sindi Kopčić</item>
      <item>Albina Hafizović, Vozišće 55, 51216 Viškovo zastupane po punomoćniku Franjo Kopčić</item>
      <item>Sindi Kopčić, Vozišće 55, 51216 Viškovo zastupane po punomoćniku Franjo Kopčić</item>
    </derivirana_varijabla>
  </DomainObject.Predmet.ProtuStrankaListFormatedWithAdress>
  <DomainObject.Predmet.ProtuStrankaListFormatedWithAdressOIB>
    <izvorni_sadrzaj>
      <item>Franjo Kopčić, OIB 88233509031, Rollingergasse 26/13-15, 1120 Beč zastupanog po punomoćniku Albina Hafizović; Sindi Kopčić</item>
      <item>Albina Hafizović, OIB 46717445179, Vozišće 55, 51216 Viškovo zastupane po punomoćniku Franjo Kopčić</item>
      <item>Sindi Kopčić, OIB 13919162369, Vozišće 55, 51216 Viškovo zastupane po punomoćniku Franjo Kopčić</item>
    </izvorni_sadrzaj>
    <derivirana_varijabla naziv="DomainObject.Predmet.ProtuStrankaListFormatedWithAdressOIB_1">
      <item>Franjo Kopčić, OIB 88233509031, Rollingergasse 26/13-15, 1120 Beč zastupanog po punomoćniku Albina Hafizović; Sindi Kopčić</item>
      <item>Albina Hafizović, OIB 46717445179, Vozišće 55, 51216 Viškovo zastupane po punomoćniku Franjo Kopčić</item>
      <item>Sindi Kopčić, OIB 13919162369, Vozišće 55, 51216 Viškovo zastupane po punomoćniku Franjo Kopčić</item>
    </derivirana_varijabla>
  </DomainObject.Predmet.ProtuStrankaListFormatedWithAdressOIB>
  <DomainObject.Predmet.ProtuStrankaListNazivFormated>
    <izvorni_sadrzaj>
      <item>Franjo Kopčić</item>
      <item>Albina Hafizović</item>
      <item>Sindi Kopčić</item>
    </izvorni_sadrzaj>
    <derivirana_varijabla naziv="DomainObject.Predmet.ProtuStrankaListNazivFormated_1">
      <item>Franjo Kopčić</item>
      <item>Albina Hafizović</item>
      <item>Sindi Kopčić</item>
    </derivirana_varijabla>
  </DomainObject.Predmet.ProtuStrankaListNazivFormated>
  <DomainObject.Predmet.ProtuStrankaListNazivFormatedOIB>
    <izvorni_sadrzaj>
      <item>Franjo Kopčić, OIB 88233509031</item>
      <item>Albina Hafizović, OIB 46717445179</item>
      <item>Sindi Kopčić, OIB 13919162369</item>
    </izvorni_sadrzaj>
    <derivirana_varijabla naziv="DomainObject.Predmet.ProtuStrankaListNazivFormatedOIB_1">
      <item>Franjo Kopčić, OIB 88233509031</item>
      <item>Albina Hafizović, OIB 46717445179</item>
      <item>Sindi Kopčić, OIB 13919162369</item>
    </derivirana_varijabla>
  </DomainObject.Predmet.ProtuStrankaListNazivFormatedOIB>
  <DomainObject.Predmet.OstaliListFormated>
    <izvorni_sadrzaj>
      <item>Franjo Kopčić punomoćnik sudionika u postupku Sindi Kopčić; Albina Hafizović</item>
      <item>Albina Hafizović punomoćnica sudionika u postupku Franjo Kopčić</item>
      <item>Sindi Kopčić punomoćnica sudionika u postupku Franjo Kopčić</item>
      <item>VUKIĆ, JELUŠIĆ, ŠULINA, STANKOVIĆ, JURCAN &amp; JABUKA odvjetničko društvo s ograničenom odgovornošću</item>
    </izvorni_sadrzaj>
    <derivirana_varijabla naziv="DomainObject.Predmet.OstaliListFormated_1">
      <item>Franjo Kopčić punomoćnik sudionika u postupku Sindi Kopčić; Albina Hafizović</item>
      <item>Albina Hafizović punomoćnica sudionika u postupku Franjo Kopčić</item>
      <item>Sindi Kopčić punomoćnica sudionika u postupku Franjo Kopčić</item>
      <item>VUKIĆ, JELUŠIĆ, ŠULINA, STANKOVIĆ, JURCAN &amp; JABUKA odvjetničko društvo s ograničenom odgovornošću</item>
    </derivirana_varijabla>
    <derivirana_varijabla naziv="DrugaOsoba">
      <item>Franjo Kopčić punomoćnik sudionika u postupku Sindi Kopčić; Albina Hafizović</item>
      <item>Albina Hafizović punomoćnica sudionika u postupku Franjo Kopčić</item>
      <item>Sindi Kopčić punomoćnica sudionika u postupku Franjo Kopčić</item>
      <item>VUKIĆ, JELUŠIĆ, ŠULINA, STANKOVIĆ, JURCAN &amp; JABUKA odvjetničko društvo s ograničenom odgovornošću</item>
    </derivirana_varijabla>
  </DomainObject.Predmet.OstaliListFormated>
  <DomainObject.Predmet.OstaliListFormatedOIB>
    <izvorni_sadrzaj>
      <item>Franjo Kopčić, OIB 88233509031 punomoćnik sudionika u postupku Sindi Kopčić; Albina Hafizović</item>
      <item>Albina Hafizović, OIB 46717445179 punomoćnica sudionika u postupku Franjo Kopčić</item>
      <item>Sindi Kopčić, OIB 13919162369 punomoćnica sudionika u postupku Franjo Kopčić</item>
      <item>VUKIĆ, JELUŠIĆ, ŠULINA, STANKOVIĆ, JURCAN &amp; JABUKA odvjetničko društvo s ograničenom odgovornošću, OIB 01394705384</item>
    </izvorni_sadrzaj>
    <derivirana_varijabla naziv="DomainObject.Predmet.OstaliListFormatedOIB_1">
      <item>Franjo Kopčić, OIB 88233509031 punomoćnik sudionika u postupku Sindi Kopčić; Albina Hafizović</item>
      <item>Albina Hafizović, OIB 46717445179 punomoćnica sudionika u postupku Franjo Kopčić</item>
      <item>Sindi Kopčić, OIB 13919162369 punomoćnica sudionika u postupku Franjo Kopčić</item>
      <item>VUKIĆ, JELUŠIĆ, ŠULINA, STANKOVIĆ, JURCAN &amp; JABUKA odvjetničko društvo s ograničenom odgovornošću, OIB 01394705384</item>
    </derivirana_varijabla>
  </DomainObject.Predmet.OstaliListFormatedOIB>
  <DomainObject.Predmet.OstaliListFormatedWithAdress>
    <izvorni_sadrzaj>
      <item>Franjo Kopčić, Vozišće 55, 51216 Viškovo punomoćnik sudionika u postupku Sindi Kopčić; Albina Hafizović</item>
      <item>Albina Hafizović, Vozišće 55, 51216 Viškovo punomoćnica sudionika u postupku Franjo Kopčić</item>
      <item>Sindi Kopčić, Vozišće 55, 51216 Viškovo punomoćnica sudionika u postupku Franjo Kopčić</item>
      <item>VUKIĆ, JELUŠIĆ, ŠULINA, STANKOVIĆ, JURCAN &amp; JABUKA odvjetničko društvo s ograničenom odgovornošću, Nikole Tesle 9, 51000 Rijeka</item>
    </izvorni_sadrzaj>
    <derivirana_varijabla naziv="DomainObject.Predmet.OstaliListFormatedWithAdress_1">
      <item>Franjo Kopčić, Vozišće 55, 51216 Viškovo punomoćnik sudionika u postupku Sindi Kopčić; Albina Hafizović</item>
      <item>Albina Hafizović, Vozišće 55, 51216 Viškovo punomoćnica sudionika u postupku Franjo Kopčić</item>
      <item>Sindi Kopčić, Vozišće 55, 51216 Viškovo punomoćnica sudionika u postupku Franjo Kopčić</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Franjo Kopčić, OIB 88233509031, Vozišće 55, 51216 Viškovo punomoćnik sudionika u postupku Sindi Kopčić; Albina Hafizović</item>
      <item>Albina Hafizović, OIB 46717445179, Vozišće 55, 51216 Viškovo punomoćnica sudionika u postupku Franjo Kopčić</item>
      <item>Sindi Kopčić, OIB 13919162369, Vozišće 55, 51216 Viškovo punomoćnica sudionika u postupku Franjo Kopčić</item>
      <item>VUKIĆ, JELUŠIĆ, ŠULINA, STANKOVIĆ, JURCAN &amp; JABUKA odvjetničko društvo s ograničenom odgovornošću, OIB 01394705384, Nikole Tesle 9, 51000 Rijeka</item>
    </izvorni_sadrzaj>
    <derivirana_varijabla naziv="DomainObject.Predmet.OstaliListFormatedWithAdressOIB_1">
      <item>Franjo Kopčić, OIB 88233509031, Vozišće 55, 51216 Viškovo punomoćnik sudionika u postupku Sindi Kopčić; Albina Hafizović</item>
      <item>Albina Hafizović, OIB 46717445179, Vozišće 55, 51216 Viškovo punomoćnica sudionika u postupku Franjo Kopčić</item>
      <item>Sindi Kopčić, OIB 13919162369, Vozišće 55, 51216 Viškovo punomoćnica sudionika u postupku Franjo Kopčić</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Franjo Kopčić</item>
      <item>Albina Hafizović</item>
      <item>Sindi Kopčić</item>
      <item>VUKIĆ, JELUŠIĆ, ŠULINA, STANKOVIĆ, JURCAN &amp; JABUKA odvjetničko društvo s ograničenom odgovornošću</item>
    </izvorni_sadrzaj>
    <derivirana_varijabla naziv="DomainObject.Predmet.OstaliListNazivFormated_1">
      <item>Franjo Kopčić</item>
      <item>Albina Hafizović</item>
      <item>Sindi Kopčić</item>
      <item>VUKIĆ, JELUŠIĆ, ŠULINA, STANKOVIĆ, JURCAN &amp; JABUKA odvjetničko društvo s ograničenom odgovornošću</item>
    </derivirana_varijabla>
  </DomainObject.Predmet.OstaliListNazivFormated>
  <DomainObject.Predmet.OstaliListNazivFormatedOIB>
    <izvorni_sadrzaj>
      <item>Franjo Kopčić, OIB 88233509031</item>
      <item>Albina Hafizović, OIB 46717445179</item>
      <item>Sindi Kopčić, OIB 13919162369</item>
      <item>VUKIĆ, JELUŠIĆ, ŠULINA, STANKOVIĆ, JURCAN &amp; JABUKA odvjetničko društvo s ograničenom odgovornošću, OIB 01394705384</item>
    </izvorni_sadrzaj>
    <derivirana_varijabla naziv="DomainObject.Predmet.OstaliListNazivFormatedOIB_1">
      <item>Franjo Kopčić, OIB 88233509031</item>
      <item>Albina Hafizović, OIB 46717445179</item>
      <item>Sindi Kopčić, OIB 13919162369</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10, 13, 10, 10</izvorni_sadrzaj>
    <derivirana_varijabla naziv="DomainObject.Predmet.ClanakZakona_1">10, 13, 10, 10</derivirana_varijabla>
  </DomainObject.Predmet.ClanakZakona>
  <DomainObject.Predmet.ClanakZakonaFull>
    <izvorni_sadrzaj>članka 10. stavka 1. točke 3., članka 13. stavka 1., članka 10. stavka 1. točke 3., članka 10. stavka 1. točke 3.</izvorni_sadrzaj>
    <derivirana_varijabla naziv="DomainObject.Predmet.ClanakZakonaFull_1">članka 10. stavka 1. točke 3., članka 13. stavka 1., članka 10. stavka 1. točke 3., članka 10.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Franjo Kopčić i dr.</izvorni_sadrzaj>
    <derivirana_varijabla naziv="DomainObject.Predmet.ProtustrankaIDrugi_1">Franjo Kopčić i dr.</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Franjo Kopčić, OIB 88233509031, Rollingergasse 26/13-15, 1120 Beč i dr.</izvorni_sadrzaj>
    <derivirana_varijabla naziv="DomainObject.Predmet.ProtustrankaIDrugiAdressOIB_1">Franjo Kopčić, OIB 88233509031, Rollingergasse 26/13-15, 1120 Beč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Franjo Kopčić</item>
      <item>Albina Hafizović</item>
      <item>Sindi Kopčić</item>
      <item>I. policijska postaja Rijeka</item>
      <item>Franjo Kopčić</item>
      <item>Albina Hafizović</item>
      <item>Sindi Kopčić</item>
      <item>VUKIĆ, JELUŠIĆ, ŠULINA, STANKOVIĆ, JURCAN &amp; JABUKA odvjetničko društvo s ograničenom odgovornošću</item>
    </izvorni_sadrzaj>
    <derivirana_varijabla naziv="DomainObject.Predmet.SudioniciListNaziv_1">
      <item>Franjo Kopčić</item>
      <item>Albina Hafizović</item>
      <item>Sindi Kopčić</item>
      <item>I. policijska postaja Rijeka</item>
      <item>Franjo Kopčić</item>
      <item>Albina Hafizović</item>
      <item>Sindi Kopčić</item>
      <item>VUKIĆ, JELUŠIĆ, ŠULINA, STANKOVIĆ, JURCAN &amp; JABUKA odvjetničko društvo s ograničenom odgovornošću</item>
    </derivirana_varijabla>
    <derivirana_varijabla naziv="OstaliSudionici">
      <item>Franjo Kopčić</item>
      <item>Albina Hafizović</item>
      <item>Sindi Kopčić</item>
      <item>I. policijska postaja Rijeka</item>
      <item>Franjo Kopčić</item>
      <item>Albina Hafizović</item>
      <item>Sindi Kopčić</item>
      <item>VUKIĆ, JELUŠIĆ, ŠULINA, STANKOVIĆ, JURCAN &amp; JABUKA odvjetničko društvo s ograničenom odgovornošću</item>
    </derivirana_varijabla>
  </DomainObject.Predmet.SudioniciListNaziv>
  <DomainObject.Predmet.SudioniciListAdressOIB>
    <izvorni_sadrzaj>
      <item>Franjo Kopčić, OIB 88233509031, Rollingergasse 26/13-15,1120 Beč</item>
      <item>Albina Hafizović, OIB 46717445179, Vozišće 55,51216 Viškovo</item>
      <item>Sindi Kopčić, OIB 13919162369, Vozišće 55,51216 Viškovo</item>
      <item>I. policijska postaja Rijeka, Đure Šporera 4,51000 Rijeka</item>
      <item>Franjo Kopčić, OIB 88233509031, Vozišće 55,51216 Viškovo</item>
      <item>Albina Hafizović, OIB 46717445179, Vozišće 55,51216 Viškovo</item>
      <item>Sindi Kopčić, OIB 13919162369, Vozišće 55,51216 Viškovo</item>
      <item>VUKIĆ, JELUŠIĆ, ŠULINA, STANKOVIĆ, JURCAN &amp; JABUKA odvjetničko društvo s ograničenom odgovornošću, OIB 01394705384, Nikole Tesle 9,51000 Rijeka</item>
    </izvorni_sadrzaj>
    <derivirana_varijabla naziv="DomainObject.Predmet.SudioniciListAdressOIB_1">
      <item>Franjo Kopčić, OIB 88233509031, Rollingergasse 26/13-15,1120 Beč</item>
      <item>Albina Hafizović, OIB 46717445179, Vozišće 55,51216 Viškovo</item>
      <item>Sindi Kopčić, OIB 13919162369, Vozišće 55,51216 Viškovo</item>
      <item>I. policijska postaja Rijeka, Đure Šporera 4,51000 Rijeka</item>
      <item>Franjo Kopčić, OIB 88233509031, Vozišće 55,51216 Viškovo</item>
      <item>Albina Hafizović, OIB 46717445179, Vozišće 55,51216 Viškovo</item>
      <item>Sindi Kopčić, OIB 13919162369, Vozišće 55,51216 Viškovo</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Franjo Kopčić, OIB 88233509031, Rollingergasse 26/13-15,1120 Beč</izvorni_sadrzaj>
    <derivirana_varijabla naziv="DomainObject.UcesnikSudskeRadnje.NazivFormated_1">Franjo Kopčić, OIB 88233509031, Rollingergasse 26/13-15,1120 Beč</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88233509031</item>
      <item>, OIB 46717445179</item>
      <item>, OIB 13919162369</item>
      <item>, OIB null</item>
      <item>, OIB 88233509031</item>
      <item>, OIB 46717445179</item>
      <item>, OIB 13919162369</item>
      <item>, OIB 01394705384</item>
    </izvorni_sadrzaj>
    <derivirana_varijabla naziv="DomainObject.Predmet.SudioniciListNazivOIB_1">
      <item>, OIB 88233509031</item>
      <item>, OIB 46717445179</item>
      <item>, OIB 13919162369</item>
      <item>, OIB null</item>
      <item>, OIB 88233509031</item>
      <item>, OIB 46717445179</item>
      <item>, OIB 13919162369</item>
      <item>, OIB 01394705384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Rijeka, Đure Šporera 4, 51000 Rijeka
2. Okrivljenik Franjo Kopčić, OIB 88233509031, Rollingergasse 26/13-15, 1120 Beč
3. Žrtva / svjedok - žrtva Albina Hafizović, OIB 46717445179, Vozišće 55, 51216 Viškovo
4. Žrtva / svjedok - žrtva Sindi Kopčić, OIB 13919162369, Vozišće 55, 51216 Viškovo</izvorni_sadrzaj>
    <derivirana_varijabla naziv="DomainObject.UcesnikSudskeRadnje.SudskaRadnja.UcesniciObavijest_1">1. Tužitelj I. policijska postaja Rijeka, Đure Šporera 4, 51000 Rijeka
2. Okrivljenik Franjo Kopčić, OIB 88233509031, Rollingergasse 26/13-15, 1120 Beč
3. Žrtva / svjedok - žrtva Albina Hafizović, OIB 46717445179, Vozišće 55, 51216 Viškovo
4. Žrtva / svjedok - žrtva Sindi Kopčić, OIB 13919162369, Vozišće 55, 51216 Viškovo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rujna 2024.</izvorni_sadrzaj>
    <derivirana_varijabla naziv="DomainObject.Predmet.DatumPocetkaProcesa_1">13.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(2009)</item>
      <item>Zakon o prekršajima protiv javnog reda i mira</item>
    </izvorni_sadrzaj>
    <derivirana_varijabla naziv="DomainObject.ZakonPravilnikList_1">
      <item>Zakon o zaštiti od nasilja u obitelji (2009)</item>
      <item>Zakon o prekršajima protiv javnog reda i mira</item>
    </derivirana_varijabla>
    <derivirana_varijabla naziv="zakon">
      <item>Zakon o zaštiti od nasilja u obitelji (2009)</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Franjo Kopčić, Rollingergasse 26/13-15, 1120 Beč, OIB: 88233509031, rođen-a 05.09.1978., mjesto rođenja MAKLJENOVAC</item>
      <item>Albina Hafizović, Vozišće 55, 51216 Viškovo, OIB: 46717445179, rođen-a 26.01.1970., mjesto rođenja BANJA LUKA</item>
      <item>Sindi Kopčić, Vozišće 55, 51216 Viškovo, OIB: 13919162369, rođen-a 10.03.2007., mjesto rođenja BEČ</item>
    </izvorni_sadrzaj>
    <derivirana_varijabla naziv="DomainObject.Predmet.OkrivljenikAdresaMjestoRodjenjaList_1">
      <item>Franjo Kopčić, Rollingergasse 26/13-15, 1120 Beč, OIB: 88233509031, rođen-a 05.09.1978., mjesto rođenja MAKLJENOVAC</item>
      <item>Albina Hafizović, Vozišće 55, 51216 Viškovo, OIB: 46717445179, rođen-a 26.01.1970., mjesto rođenja BANJA LUKA</item>
      <item>Sindi Kopčić, Vozišće 55, 51216 Viškovo, OIB: 13919162369, rođen-a 10.03.2007., mjesto rođenja BEČ</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ABAFD2-B73C-4D23-BD5C-96B58CF510F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384</properties:Words>
  <properties:Characters>2128</properties:Characters>
  <properties:Lines>57</properties:Lines>
  <properties:Paragraphs>28</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cp:lastPrinted>2026-05-26T07:01:00Z</cp:lastPrinted>
  <dcterms:modified xmlns:xsi="http://www.w3.org/2001/XMLSchema-instance" xsi:type="dcterms:W3CDTF">2026-05-26T07:14:00Z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Franjo Kopčić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